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D42C6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WICHYNGHAM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3CC792F3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F5D5921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B31338F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bookmarkStart w:id="0" w:name="_Hlk77402988"/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Norfolk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against the rebels in Wales and for the army going to Aquitaine.</w:t>
      </w:r>
    </w:p>
    <w:p w14:paraId="3993D65B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p.318)</w:t>
      </w:r>
    </w:p>
    <w:bookmarkEnd w:id="0"/>
    <w:p w14:paraId="77933FFD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70AD26E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537BA2D" w14:textId="77777777" w:rsidR="00EF3E28" w:rsidRDefault="00EF3E28" w:rsidP="00EF3E2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July 2021</w:t>
      </w:r>
    </w:p>
    <w:p w14:paraId="65EE1F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28416" w14:textId="77777777" w:rsidR="00EF3E28" w:rsidRDefault="00EF3E28" w:rsidP="009139A6">
      <w:r>
        <w:separator/>
      </w:r>
    </w:p>
  </w:endnote>
  <w:endnote w:type="continuationSeparator" w:id="0">
    <w:p w14:paraId="5F8974C4" w14:textId="77777777" w:rsidR="00EF3E28" w:rsidRDefault="00EF3E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D7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83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708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89AF5" w14:textId="77777777" w:rsidR="00EF3E28" w:rsidRDefault="00EF3E28" w:rsidP="009139A6">
      <w:r>
        <w:separator/>
      </w:r>
    </w:p>
  </w:footnote>
  <w:footnote w:type="continuationSeparator" w:id="0">
    <w:p w14:paraId="5107AC69" w14:textId="77777777" w:rsidR="00EF3E28" w:rsidRDefault="00EF3E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90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8CE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72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E2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3E2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84DDB"/>
  <w15:chartTrackingRefBased/>
  <w15:docId w15:val="{B1A12014-021B-453F-8E7A-16FE68A90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2021-08-12T07:42:00Z</dcterms:created>
  <dcterms:modified xsi:type="dcterms:W3CDTF">2021-08-12T07:43:00Z</dcterms:modified>
</cp:coreProperties>
</file>